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560780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56078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56078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56078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56078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56078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56078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560780">
        <w:rPr>
          <w:b w:val="0"/>
        </w:rPr>
        <w:t xml:space="preserve"> 7/2307-21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560780" w:rsidP="00232C8F">
            <w:r>
              <w:t>Преподаватель (профессионального цикла по направлениям АИТ)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560780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560780" w:rsidRPr="00560780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560780" w:rsidRPr="00560780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560780" w:rsidRPr="00560780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560780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560780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560780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560780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560780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560780" w:rsidP="00BA30DE">
            <w:pPr>
              <w:jc w:val="center"/>
            </w:pPr>
            <w:r>
              <w:t>195-723-905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56078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0780" w:rsidRDefault="0056078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0780" w:rsidRPr="00D15B1E" w:rsidRDefault="00560780" w:rsidP="00AD14A4">
            <w:pPr>
              <w:rPr>
                <w:rStyle w:val="a7"/>
              </w:rPr>
            </w:pPr>
          </w:p>
        </w:tc>
      </w:tr>
      <w:tr w:rsidR="0056078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0780" w:rsidRDefault="0056078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0780" w:rsidRPr="00D15B1E" w:rsidRDefault="00560780" w:rsidP="00AD14A4">
            <w:pPr>
              <w:rPr>
                <w:rStyle w:val="a7"/>
              </w:rPr>
            </w:pPr>
          </w:p>
        </w:tc>
      </w:tr>
      <w:tr w:rsidR="0056078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0780" w:rsidRDefault="0056078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0780" w:rsidRPr="00D15B1E" w:rsidRDefault="00560780" w:rsidP="00AD14A4">
            <w:pPr>
              <w:rPr>
                <w:rStyle w:val="a7"/>
              </w:rPr>
            </w:pPr>
          </w:p>
        </w:tc>
      </w:tr>
      <w:tr w:rsidR="0056078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0780" w:rsidRDefault="0056078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0780" w:rsidRPr="00D15B1E" w:rsidRDefault="00560780" w:rsidP="00AD14A4">
            <w:pPr>
              <w:rPr>
                <w:rStyle w:val="a7"/>
              </w:rPr>
            </w:pPr>
          </w:p>
        </w:tc>
      </w:tr>
      <w:tr w:rsidR="0056078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0780" w:rsidRDefault="0056078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0780" w:rsidRPr="00D15B1E" w:rsidRDefault="00560780" w:rsidP="00AD14A4">
            <w:pPr>
              <w:rPr>
                <w:rStyle w:val="a7"/>
              </w:rPr>
            </w:pPr>
          </w:p>
        </w:tc>
      </w:tr>
      <w:tr w:rsidR="0056078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0780" w:rsidRDefault="0056078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0780" w:rsidRPr="00D15B1E" w:rsidRDefault="00560780" w:rsidP="00AD14A4">
            <w:pPr>
              <w:rPr>
                <w:rStyle w:val="a7"/>
              </w:rPr>
            </w:pPr>
          </w:p>
        </w:tc>
      </w:tr>
      <w:tr w:rsidR="00560780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0780" w:rsidRDefault="00560780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0780" w:rsidRPr="00D15B1E" w:rsidRDefault="00560780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560780" w:rsidRPr="00560780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560780" w:rsidRPr="00560780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203F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6203F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6203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078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078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078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078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078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078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078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6203F9" w:rsidRPr="006203F9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6203F9" w:rsidRPr="006203F9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60780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60780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56078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56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60780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60780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56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560780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6203F9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6203F9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5607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5607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56078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0780" w:rsidRPr="00560780" w:rsidRDefault="00560780" w:rsidP="00EF07A3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0780" w:rsidRPr="00560780" w:rsidRDefault="00560780" w:rsidP="00EF07A3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0780" w:rsidRPr="00560780" w:rsidRDefault="00560780" w:rsidP="00EF07A3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0780" w:rsidRPr="00560780" w:rsidRDefault="00560780" w:rsidP="00EF07A3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0780" w:rsidRPr="00560780" w:rsidRDefault="00560780" w:rsidP="00EF07A3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0780" w:rsidRPr="00560780" w:rsidRDefault="00560780" w:rsidP="00EF07A3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780" w:rsidRPr="00560780" w:rsidRDefault="00560780" w:rsidP="004E51DC">
            <w:pPr>
              <w:pStyle w:val="a8"/>
            </w:pPr>
          </w:p>
        </w:tc>
      </w:tr>
      <w:tr w:rsidR="00560780" w:rsidRPr="00560780" w:rsidTr="00560780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0780" w:rsidRPr="00560780" w:rsidRDefault="00560780" w:rsidP="00EF07A3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0780" w:rsidRPr="00560780" w:rsidRDefault="00560780" w:rsidP="004E51DC">
            <w:pPr>
              <w:pStyle w:val="a8"/>
              <w:rPr>
                <w:vertAlign w:val="superscript"/>
              </w:rPr>
            </w:pPr>
            <w:r w:rsidRPr="00560780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56078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6203F9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6203F9" w:rsidRPr="006203F9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7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4C277ED3903542FFB3AD8D1BF50E7549"/>
    <w:docVar w:name="rm_id" w:val="6712"/>
    <w:docVar w:name="rm_name" w:val="                                          "/>
    <w:docVar w:name="rm_number" w:val=" 7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838F0"/>
    <w:rsid w:val="00494C94"/>
    <w:rsid w:val="004A47AD"/>
    <w:rsid w:val="004C4DB2"/>
    <w:rsid w:val="004E51DC"/>
    <w:rsid w:val="004E5FB2"/>
    <w:rsid w:val="00510595"/>
    <w:rsid w:val="00560780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203F9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8</cp:revision>
  <dcterms:created xsi:type="dcterms:W3CDTF">2022-02-17T03:41:00Z</dcterms:created>
  <dcterms:modified xsi:type="dcterms:W3CDTF">2022-02-18T08:22:00Z</dcterms:modified>
</cp:coreProperties>
</file>